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144707A4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466DFD">
        <w:rPr>
          <w:b/>
          <w:bCs/>
          <w:sz w:val="48"/>
          <w:szCs w:val="44"/>
        </w:rPr>
        <w:t>2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1A7D3295" w14:textId="77777777" w:rsidR="009553B3" w:rsidRDefault="009553B3" w:rsidP="009553B3">
            <w:pPr>
              <w:spacing w:after="120"/>
              <w:rPr>
                <w:rFonts w:ascii="Arial" w:hAnsi="Arial"/>
                <w:b/>
                <w:sz w:val="24"/>
                <w:szCs w:val="24"/>
              </w:rPr>
            </w:pPr>
            <w:r w:rsidRPr="007B58AC">
              <w:rPr>
                <w:rFonts w:ascii="Arial" w:hAnsi="Arial"/>
                <w:b/>
                <w:sz w:val="24"/>
                <w:szCs w:val="24"/>
              </w:rPr>
              <w:t>Travaux de terrassement de nature archéologique pour l</w:t>
            </w:r>
            <w:r>
              <w:rPr>
                <w:rFonts w:ascii="Arial" w:hAnsi="Arial"/>
                <w:b/>
                <w:sz w:val="24"/>
                <w:szCs w:val="24"/>
              </w:rPr>
              <w:t>a région Grand Ouest</w:t>
            </w:r>
          </w:p>
          <w:p w14:paraId="7BAF2823" w14:textId="73A6B43D" w:rsidR="0051509A" w:rsidRPr="006B3462" w:rsidRDefault="00B153AA" w:rsidP="009553B3">
            <w:pPr>
              <w:rPr>
                <w:b/>
              </w:rPr>
            </w:pPr>
            <w:r w:rsidRPr="001F4428">
              <w:rPr>
                <w:rStyle w:val="lev"/>
                <w:sz w:val="28"/>
              </w:rPr>
              <w:t>Lot 2 : travaux de terrassement pour le</w:t>
            </w:r>
            <w:r>
              <w:rPr>
                <w:rStyle w:val="lev"/>
                <w:sz w:val="28"/>
              </w:rPr>
              <w:t>s</w:t>
            </w:r>
            <w:r w:rsidRPr="001F4428">
              <w:rPr>
                <w:rStyle w:val="lev"/>
                <w:sz w:val="28"/>
              </w:rPr>
              <w:t xml:space="preserve"> département</w:t>
            </w:r>
            <w:r>
              <w:rPr>
                <w:rStyle w:val="lev"/>
                <w:sz w:val="28"/>
              </w:rPr>
              <w:t>s des Côtes- d’Amor (22), du Finistère (29)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30598D2F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0F3E10">
              <w:rPr>
                <w:b/>
                <w:bCs/>
                <w:sz w:val="24"/>
                <w:szCs w:val="24"/>
              </w:rPr>
              <w:t xml:space="preserve"> </w:t>
            </w:r>
            <w:r w:rsidR="00B153AA" w:rsidRPr="00B153AA">
              <w:rPr>
                <w:b/>
                <w:bCs/>
                <w:sz w:val="24"/>
                <w:szCs w:val="24"/>
              </w:rPr>
              <w:t xml:space="preserve"> 2 500 000,00 </w:t>
            </w:r>
            <w:r w:rsidR="00B153AA" w:rsidRPr="00D20F02">
              <w:rPr>
                <w:b/>
                <w:bCs/>
                <w:sz w:val="24"/>
                <w:szCs w:val="24"/>
              </w:rPr>
              <w:t>€</w:t>
            </w:r>
            <w:r w:rsidRPr="00D20F02">
              <w:rPr>
                <w:b/>
                <w:sz w:val="24"/>
                <w:szCs w:val="24"/>
              </w:rPr>
              <w:t xml:space="preserve"> 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2D1DDD9B" w:rsidR="000573CE" w:rsidRPr="00711919" w:rsidRDefault="009553B3" w:rsidP="00F2758A">
            <w:pPr>
              <w:rPr>
                <w:b/>
                <w:sz w:val="24"/>
                <w:szCs w:val="24"/>
              </w:rPr>
            </w:pPr>
            <w:r w:rsidRPr="009553B3">
              <w:rPr>
                <w:b/>
                <w:sz w:val="24"/>
                <w:szCs w:val="24"/>
              </w:rPr>
              <w:t>Grand Ouest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lastRenderedPageBreak/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groupement</w:t>
            </w:r>
            <w:proofErr w:type="gramEnd"/>
            <w:r w:rsidRPr="0081560C">
              <w:t xml:space="preserve">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groupement</w:t>
            </w:r>
            <w:proofErr w:type="gramEnd"/>
            <w:r w:rsidRPr="0081560C">
              <w:t xml:space="preserve">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proofErr w:type="gramStart"/>
      <w:r w:rsidRPr="0081560C">
        <w:t>conformément</w:t>
      </w:r>
      <w:proofErr w:type="gramEnd"/>
      <w:r w:rsidRPr="0081560C">
        <w:t xml:space="preserve">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</w:t>
      </w:r>
      <w:proofErr w:type="gramStart"/>
      <w:r w:rsidRPr="0081560C">
        <w:t>…….</w:t>
      </w:r>
      <w:proofErr w:type="gramEnd"/>
      <w:r w:rsidRPr="0081560C">
        <w:t>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lastRenderedPageBreak/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>
        <w:t>agissant</w:t>
      </w:r>
      <w:proofErr w:type="gramEnd"/>
      <w:r>
        <w:t xml:space="preserve">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lastRenderedPageBreak/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2515D299" w:rsidR="006F4A93" w:rsidRDefault="006F4A93" w:rsidP="008358EA">
      <w:pPr>
        <w:pStyle w:val="Normal1"/>
        <w:ind w:firstLine="0"/>
        <w:jc w:val="left"/>
      </w:pPr>
      <w:r w:rsidRPr="00A16CBE">
        <w:t xml:space="preserve">Il est conclu sans minimum et pour un maximum de </w:t>
      </w:r>
      <w:r w:rsidR="00B153AA" w:rsidRPr="00B153AA">
        <w:t>2 500 000,00</w:t>
      </w:r>
      <w:r w:rsidR="000D261B" w:rsidRPr="000D261B">
        <w:t xml:space="preserve"> </w:t>
      </w:r>
      <w:r w:rsidRPr="000D261B">
        <w:t>€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un</w:t>
            </w:r>
            <w:proofErr w:type="gramEnd"/>
            <w:r w:rsidRPr="0081560C">
              <w:t xml:space="preserve">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l'acte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cahier des clauses administratives particulières (CCAP)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cahier des clauses techniques particulières (CCTP),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proofErr w:type="gramStart"/>
      <w:r w:rsidRPr="00913F66">
        <w:rPr>
          <w:rFonts w:ascii="Times New Roman" w:eastAsia="Times New Roman" w:hAnsi="Times New Roman" w:cs="Trebuchet MS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rebuchet MS"/>
          <w:lang w:eastAsia="fr-FR"/>
        </w:rPr>
        <w:t xml:space="preserve">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proofErr w:type="gramStart"/>
      <w:r w:rsidRPr="00913F66">
        <w:rPr>
          <w:rFonts w:ascii="Times New Roman" w:eastAsia="Times New Roman" w:hAnsi="Times New Roman" w:cs="Trebuchet MS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rebuchet MS"/>
          <w:lang w:eastAsia="fr-FR"/>
        </w:rPr>
        <w:t xml:space="preserve">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l’offre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À                                   </w:t>
            </w:r>
            <w:proofErr w:type="gramStart"/>
            <w:r w:rsidRPr="00711919">
              <w:rPr>
                <w:b/>
                <w:bCs/>
              </w:rPr>
              <w:t xml:space="preserve">  ,</w:t>
            </w:r>
            <w:proofErr w:type="gramEnd"/>
            <w:r w:rsidRPr="00711919">
              <w:rPr>
                <w:b/>
                <w:bCs/>
              </w:rPr>
              <w:t xml:space="preserve">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7E1BDA">
        <w:trPr>
          <w:trHeight w:val="68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5F76986E" w:rsidR="00EB2CEA" w:rsidRDefault="006F4A93" w:rsidP="00EB2CEA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</w:t>
            </w:r>
            <w:r w:rsidR="0009369F">
              <w:rPr>
                <w:b/>
                <w:bCs/>
                <w:sz w:val="24"/>
                <w:szCs w:val="24"/>
              </w:rPr>
              <w:t xml:space="preserve"> l</w:t>
            </w:r>
            <w:r w:rsidR="0009369F" w:rsidRPr="0009369F">
              <w:rPr>
                <w:b/>
                <w:bCs/>
                <w:sz w:val="24"/>
                <w:szCs w:val="24"/>
              </w:rPr>
              <w:t xml:space="preserve">ot </w:t>
            </w:r>
            <w:r w:rsidR="00DD2D9E">
              <w:rPr>
                <w:b/>
                <w:bCs/>
                <w:sz w:val="24"/>
                <w:szCs w:val="24"/>
              </w:rPr>
              <w:t>2</w:t>
            </w:r>
            <w:r w:rsidR="0009369F" w:rsidRPr="0009369F">
              <w:rPr>
                <w:b/>
                <w:bCs/>
                <w:sz w:val="24"/>
                <w:szCs w:val="24"/>
              </w:rPr>
              <w:t xml:space="preserve"> : </w:t>
            </w:r>
            <w:r w:rsidR="00DD2D9E" w:rsidRPr="001F4428">
              <w:rPr>
                <w:rStyle w:val="lev"/>
                <w:sz w:val="28"/>
              </w:rPr>
              <w:t>travaux de terrassement pour le</w:t>
            </w:r>
            <w:r w:rsidR="00DD2D9E">
              <w:rPr>
                <w:rStyle w:val="lev"/>
                <w:sz w:val="28"/>
              </w:rPr>
              <w:t>s</w:t>
            </w:r>
            <w:r w:rsidR="00DD2D9E" w:rsidRPr="001F4428">
              <w:rPr>
                <w:rStyle w:val="lev"/>
                <w:sz w:val="28"/>
              </w:rPr>
              <w:t xml:space="preserve"> département</w:t>
            </w:r>
            <w:r w:rsidR="00DD2D9E">
              <w:rPr>
                <w:rStyle w:val="lev"/>
                <w:sz w:val="28"/>
              </w:rPr>
              <w:t>s des Côtes- d’Amor (22), du Finistère (29)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  <w:tr w:rsidR="007E1BDA" w:rsidRPr="00711919" w14:paraId="52648C5A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30233993" w14:textId="0619502A" w:rsidR="007E1BDA" w:rsidRPr="00711919" w:rsidRDefault="007E1BDA" w:rsidP="009176E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C043A" w14:textId="77777777" w:rsidR="004271CB" w:rsidRDefault="004271CB">
      <w:r>
        <w:separator/>
      </w:r>
    </w:p>
  </w:endnote>
  <w:endnote w:type="continuationSeparator" w:id="0">
    <w:p w14:paraId="0FA4DC0A" w14:textId="77777777" w:rsidR="004271CB" w:rsidRDefault="0042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A867E" w14:textId="77777777" w:rsidR="003800A7" w:rsidRDefault="003800A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386FE98A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4B096FC2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</w:t>
    </w:r>
    <w:r w:rsidR="0075740D" w:rsidRPr="0075740D">
      <w:rPr>
        <w:rFonts w:ascii="Arial" w:hAnsi="Arial"/>
        <w:sz w:val="14"/>
      </w:rPr>
      <w:t>008TX2026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5EAC3" w14:textId="77777777" w:rsidR="003800A7" w:rsidRDefault="003800A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2139D" w14:textId="77777777" w:rsidR="004271CB" w:rsidRDefault="004271CB">
      <w:r>
        <w:separator/>
      </w:r>
    </w:p>
  </w:footnote>
  <w:footnote w:type="continuationSeparator" w:id="0">
    <w:p w14:paraId="3B3498D7" w14:textId="77777777" w:rsidR="004271CB" w:rsidRDefault="00427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55BE" w14:textId="77777777" w:rsidR="003800A7" w:rsidRDefault="003800A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FA16F" w14:textId="77777777" w:rsidR="003800A7" w:rsidRDefault="003800A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3192E" w14:textId="77777777" w:rsidR="003800A7" w:rsidRDefault="003800A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369F"/>
    <w:rsid w:val="00096CBF"/>
    <w:rsid w:val="000A12D8"/>
    <w:rsid w:val="000A72BD"/>
    <w:rsid w:val="000B5D6B"/>
    <w:rsid w:val="000B76F0"/>
    <w:rsid w:val="000D00EE"/>
    <w:rsid w:val="000D261B"/>
    <w:rsid w:val="000D373D"/>
    <w:rsid w:val="000E2EDA"/>
    <w:rsid w:val="000F3E10"/>
    <w:rsid w:val="00104D4E"/>
    <w:rsid w:val="0010564A"/>
    <w:rsid w:val="001206F3"/>
    <w:rsid w:val="001261ED"/>
    <w:rsid w:val="00133615"/>
    <w:rsid w:val="0015518C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444F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350EC"/>
    <w:rsid w:val="00350453"/>
    <w:rsid w:val="0035778A"/>
    <w:rsid w:val="003626BB"/>
    <w:rsid w:val="00366665"/>
    <w:rsid w:val="00371A37"/>
    <w:rsid w:val="00371C28"/>
    <w:rsid w:val="003800A7"/>
    <w:rsid w:val="00381D83"/>
    <w:rsid w:val="003872B9"/>
    <w:rsid w:val="00395CEE"/>
    <w:rsid w:val="00395EDE"/>
    <w:rsid w:val="00397B35"/>
    <w:rsid w:val="00397C6C"/>
    <w:rsid w:val="003A2342"/>
    <w:rsid w:val="003A694F"/>
    <w:rsid w:val="003B5863"/>
    <w:rsid w:val="003C28D5"/>
    <w:rsid w:val="003D2C18"/>
    <w:rsid w:val="003E79EA"/>
    <w:rsid w:val="003F3C7A"/>
    <w:rsid w:val="00410CE0"/>
    <w:rsid w:val="00416DA1"/>
    <w:rsid w:val="0042162E"/>
    <w:rsid w:val="004271CB"/>
    <w:rsid w:val="00441E17"/>
    <w:rsid w:val="004505C3"/>
    <w:rsid w:val="00455792"/>
    <w:rsid w:val="00461486"/>
    <w:rsid w:val="00466DFD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56EE4"/>
    <w:rsid w:val="00663AC6"/>
    <w:rsid w:val="0066483B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E6A5D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5740D"/>
    <w:rsid w:val="00763118"/>
    <w:rsid w:val="007747F0"/>
    <w:rsid w:val="00787C22"/>
    <w:rsid w:val="007A597F"/>
    <w:rsid w:val="007C0617"/>
    <w:rsid w:val="007E1BDA"/>
    <w:rsid w:val="007E38C2"/>
    <w:rsid w:val="007E3E52"/>
    <w:rsid w:val="007F1AF9"/>
    <w:rsid w:val="007F1ECC"/>
    <w:rsid w:val="007F3703"/>
    <w:rsid w:val="0082227F"/>
    <w:rsid w:val="00823EEF"/>
    <w:rsid w:val="00824F64"/>
    <w:rsid w:val="00833DD5"/>
    <w:rsid w:val="008358EA"/>
    <w:rsid w:val="0084693C"/>
    <w:rsid w:val="008645B8"/>
    <w:rsid w:val="00865C67"/>
    <w:rsid w:val="00876D95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444F"/>
    <w:rsid w:val="00907206"/>
    <w:rsid w:val="00907695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553B3"/>
    <w:rsid w:val="009645D5"/>
    <w:rsid w:val="00987909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72FB"/>
    <w:rsid w:val="00AE6333"/>
    <w:rsid w:val="00AF1F51"/>
    <w:rsid w:val="00B00575"/>
    <w:rsid w:val="00B01A28"/>
    <w:rsid w:val="00B153AA"/>
    <w:rsid w:val="00B17CD3"/>
    <w:rsid w:val="00B2183E"/>
    <w:rsid w:val="00B3685C"/>
    <w:rsid w:val="00B45373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20F02"/>
    <w:rsid w:val="00D301E8"/>
    <w:rsid w:val="00D50FF4"/>
    <w:rsid w:val="00D542D1"/>
    <w:rsid w:val="00D72CBA"/>
    <w:rsid w:val="00D75F10"/>
    <w:rsid w:val="00D87FDA"/>
    <w:rsid w:val="00D9134E"/>
    <w:rsid w:val="00DD2D9E"/>
    <w:rsid w:val="00DE1781"/>
    <w:rsid w:val="00DF168B"/>
    <w:rsid w:val="00DF38E7"/>
    <w:rsid w:val="00E13A72"/>
    <w:rsid w:val="00E16F12"/>
    <w:rsid w:val="00E32DDC"/>
    <w:rsid w:val="00E46D38"/>
    <w:rsid w:val="00E51F0C"/>
    <w:rsid w:val="00E61CFB"/>
    <w:rsid w:val="00E62921"/>
    <w:rsid w:val="00E63B9E"/>
    <w:rsid w:val="00E7527C"/>
    <w:rsid w:val="00E93A1B"/>
    <w:rsid w:val="00E96684"/>
    <w:rsid w:val="00E96A32"/>
    <w:rsid w:val="00E9702C"/>
    <w:rsid w:val="00EA0D57"/>
    <w:rsid w:val="00EA4939"/>
    <w:rsid w:val="00EB2CEA"/>
    <w:rsid w:val="00EC3D86"/>
    <w:rsid w:val="00ED4DC2"/>
    <w:rsid w:val="00EE1513"/>
    <w:rsid w:val="00EE34D2"/>
    <w:rsid w:val="00EF0152"/>
    <w:rsid w:val="00EF1F89"/>
    <w:rsid w:val="00F164F0"/>
    <w:rsid w:val="00F17F1B"/>
    <w:rsid w:val="00F27094"/>
    <w:rsid w:val="00F314E4"/>
    <w:rsid w:val="00F321C8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lev">
    <w:name w:val="Strong"/>
    <w:basedOn w:val="Policepardfaut"/>
    <w:uiPriority w:val="22"/>
    <w:qFormat/>
    <w:rsid w:val="003D2C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47</TotalTime>
  <Pages>10</Pages>
  <Words>1933</Words>
  <Characters>10635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41</cp:revision>
  <cp:lastPrinted>2018-11-29T16:20:00Z</cp:lastPrinted>
  <dcterms:created xsi:type="dcterms:W3CDTF">2024-05-16T09:29:00Z</dcterms:created>
  <dcterms:modified xsi:type="dcterms:W3CDTF">2026-03-04T16:27:00Z</dcterms:modified>
</cp:coreProperties>
</file>